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469" w:rsidRPr="00D01470" w:rsidRDefault="00ED1469" w:rsidP="00350021">
      <w:pPr>
        <w:pStyle w:val="Heading3"/>
        <w:jc w:val="center"/>
        <w:rPr>
          <w:sz w:val="28"/>
          <w:szCs w:val="28"/>
        </w:rPr>
      </w:pPr>
      <w:r w:rsidRPr="00D01470">
        <w:rPr>
          <w:sz w:val="28"/>
          <w:szCs w:val="28"/>
        </w:rPr>
        <w:t>IV. Нормы снабжения N 621, 623, 625, 627, 629, 631, 633, 635 медицинскими предметами расходными и инвентарным медицинским имуществом</w:t>
      </w:r>
    </w:p>
    <w:tbl>
      <w:tblPr>
        <w:tblW w:w="10212" w:type="dxa"/>
        <w:tblCellSpacing w:w="15" w:type="dxa"/>
        <w:tblInd w:w="-373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350"/>
        <w:gridCol w:w="1862"/>
      </w:tblGrid>
      <w:tr w:rsidR="00ED1469" w:rsidRPr="00D01470" w:rsidTr="006A2489">
        <w:trPr>
          <w:tblCellSpacing w:w="15" w:type="dxa"/>
        </w:trPr>
        <w:tc>
          <w:tcPr>
            <w:tcW w:w="8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Наименование нормы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ED1469" w:rsidRPr="00D01470" w:rsidRDefault="00ED1469" w:rsidP="007F6C56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Номер</w:t>
            </w:r>
            <w:r w:rsidRPr="00D01470">
              <w:rPr>
                <w:sz w:val="28"/>
                <w:szCs w:val="28"/>
              </w:rPr>
              <w:br/>
              <w:t>нормы</w:t>
            </w:r>
          </w:p>
        </w:tc>
      </w:tr>
      <w:tr w:rsidR="00ED1469" w:rsidRPr="00D01470" w:rsidTr="006A2489">
        <w:trPr>
          <w:tblCellSpacing w:w="15" w:type="dxa"/>
        </w:trPr>
        <w:tc>
          <w:tcPr>
            <w:tcW w:w="83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ED1469" w:rsidRPr="00D01470" w:rsidRDefault="00ED1469" w:rsidP="007F6C56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Норма снабжения медицинскими предметами расходными и инвентарным медицинским имуществом воинской части с фельдшером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0406</w:t>
            </w:r>
          </w:p>
        </w:tc>
      </w:tr>
      <w:tr w:rsidR="00ED1469" w:rsidRPr="00D01470" w:rsidTr="006A2489">
        <w:trPr>
          <w:tblCellSpacing w:w="15" w:type="dxa"/>
        </w:trPr>
        <w:tc>
          <w:tcPr>
            <w:tcW w:w="83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ED1469" w:rsidRPr="00D01470" w:rsidRDefault="00ED1469" w:rsidP="007F6C56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Норма снабжения медицинскими предметами расходными и инвентарным медицинским имуществом воинской части с врачом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0407</w:t>
            </w:r>
          </w:p>
        </w:tc>
      </w:tr>
      <w:tr w:rsidR="00ED1469" w:rsidRPr="00D01470" w:rsidTr="006A2489">
        <w:trPr>
          <w:tblCellSpacing w:w="15" w:type="dxa"/>
        </w:trPr>
        <w:tc>
          <w:tcPr>
            <w:tcW w:w="83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ED1469" w:rsidRPr="00D01470" w:rsidRDefault="00ED1469" w:rsidP="007F6C56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Норма снабжения медицинскими предметами расходными и инвентарным медицинским имуществом лазарета воинской части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0408</w:t>
            </w:r>
          </w:p>
        </w:tc>
      </w:tr>
      <w:tr w:rsidR="00ED1469" w:rsidRPr="00D01470" w:rsidTr="006A2489">
        <w:trPr>
          <w:tblCellSpacing w:w="15" w:type="dxa"/>
        </w:trPr>
        <w:tc>
          <w:tcPr>
            <w:tcW w:w="83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ED1469" w:rsidRPr="00D01470" w:rsidRDefault="00ED1469" w:rsidP="007F6C56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 xml:space="preserve">Норма снабжения медицинскими предметами расходными и инвентарным медицинским имуществом хирургического отделения военного госпиталя 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0409</w:t>
            </w:r>
          </w:p>
        </w:tc>
      </w:tr>
      <w:tr w:rsidR="00ED1469" w:rsidRPr="00D01470" w:rsidTr="006A2489">
        <w:trPr>
          <w:tblCellSpacing w:w="15" w:type="dxa"/>
        </w:trPr>
        <w:tc>
          <w:tcPr>
            <w:tcW w:w="83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ED1469" w:rsidRPr="00D01470" w:rsidRDefault="00ED1469" w:rsidP="007F6C56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 xml:space="preserve">Норма снабжения медицинскими предметами расходными и инвентарным медицинским имуществом терапевтического отделения военного госпиталя 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0410</w:t>
            </w:r>
          </w:p>
        </w:tc>
      </w:tr>
      <w:tr w:rsidR="00ED1469" w:rsidRPr="00D01470" w:rsidTr="006A2489">
        <w:trPr>
          <w:tblCellSpacing w:w="15" w:type="dxa"/>
        </w:trPr>
        <w:tc>
          <w:tcPr>
            <w:tcW w:w="83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ED1469" w:rsidRPr="00D01470" w:rsidRDefault="00ED1469" w:rsidP="007F6C56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Норма снабжения медицинскими предметами расходными и инвентарным медицинским имуществом отделения анестезиологии и реанимации военного госпиталя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0411</w:t>
            </w:r>
          </w:p>
        </w:tc>
      </w:tr>
      <w:tr w:rsidR="00ED1469" w:rsidRPr="00D01470" w:rsidTr="006A2489">
        <w:trPr>
          <w:tblCellSpacing w:w="15" w:type="dxa"/>
        </w:trPr>
        <w:tc>
          <w:tcPr>
            <w:tcW w:w="83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ED1469" w:rsidRPr="00D01470" w:rsidRDefault="00ED1469" w:rsidP="007F6C56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Норма снабжения медицинскими предметами расходными и инвентарным медицинским имуществом приемного отделения военного госпиталя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0412</w:t>
            </w:r>
          </w:p>
        </w:tc>
      </w:tr>
      <w:tr w:rsidR="00ED1469" w:rsidRPr="00D01470" w:rsidTr="006A2489">
        <w:trPr>
          <w:tblCellSpacing w:w="15" w:type="dxa"/>
        </w:trPr>
        <w:tc>
          <w:tcPr>
            <w:tcW w:w="83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ED1469" w:rsidRPr="00D01470" w:rsidRDefault="00ED1469" w:rsidP="007F6C56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Норма снабжения медицинскими предметами расходными и инвентарным медицинским имуществом военной  поликлиники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0413</w:t>
            </w:r>
          </w:p>
        </w:tc>
      </w:tr>
    </w:tbl>
    <w:p w:rsidR="00ED1469" w:rsidRPr="00D01470" w:rsidRDefault="00ED1469" w:rsidP="00350021">
      <w:pPr>
        <w:rPr>
          <w:sz w:val="28"/>
          <w:szCs w:val="28"/>
        </w:rPr>
      </w:pPr>
    </w:p>
    <w:tbl>
      <w:tblPr>
        <w:tblW w:w="9833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812"/>
        <w:gridCol w:w="784"/>
        <w:gridCol w:w="728"/>
        <w:gridCol w:w="731"/>
        <w:gridCol w:w="731"/>
        <w:gridCol w:w="691"/>
        <w:gridCol w:w="758"/>
        <w:gridCol w:w="658"/>
        <w:gridCol w:w="558"/>
        <w:gridCol w:w="8"/>
        <w:gridCol w:w="829"/>
        <w:gridCol w:w="11"/>
      </w:tblGrid>
      <w:tr w:rsidR="00ED1469" w:rsidRPr="00D01470" w:rsidTr="00D01470">
        <w:trPr>
          <w:gridAfter w:val="1"/>
          <w:wAfter w:w="11" w:type="dxa"/>
          <w:trHeight w:val="1105"/>
        </w:trPr>
        <w:tc>
          <w:tcPr>
            <w:tcW w:w="2534" w:type="dxa"/>
          </w:tcPr>
          <w:p w:rsidR="00ED1469" w:rsidRPr="00D01470" w:rsidRDefault="00ED1469" w:rsidP="00412AF6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Наименование предмета</w:t>
            </w:r>
          </w:p>
        </w:tc>
        <w:tc>
          <w:tcPr>
            <w:tcW w:w="812" w:type="dxa"/>
          </w:tcPr>
          <w:p w:rsidR="00ED1469" w:rsidRPr="00D01470" w:rsidRDefault="00ED1469" w:rsidP="0089685F">
            <w:pPr>
              <w:pStyle w:val="formattext"/>
              <w:tabs>
                <w:tab w:val="left" w:pos="-312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Единица</w:t>
            </w:r>
          </w:p>
          <w:p w:rsidR="00ED1469" w:rsidRPr="00D01470" w:rsidRDefault="00ED1469" w:rsidP="0089685F">
            <w:pPr>
              <w:pStyle w:val="formattext"/>
              <w:tabs>
                <w:tab w:val="left" w:pos="-312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изме</w:t>
            </w:r>
          </w:p>
          <w:p w:rsidR="00ED1469" w:rsidRPr="00D01470" w:rsidRDefault="00ED1469" w:rsidP="0089685F">
            <w:pPr>
              <w:pStyle w:val="formattext"/>
              <w:tabs>
                <w:tab w:val="left" w:pos="-312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ре</w:t>
            </w:r>
            <w:r>
              <w:rPr>
                <w:sz w:val="28"/>
                <w:szCs w:val="28"/>
              </w:rPr>
              <w:t>-</w:t>
            </w:r>
            <w:r w:rsidRPr="00D01470">
              <w:rPr>
                <w:sz w:val="28"/>
                <w:szCs w:val="28"/>
              </w:rPr>
              <w:t>ния</w:t>
            </w:r>
          </w:p>
        </w:tc>
        <w:tc>
          <w:tcPr>
            <w:tcW w:w="784" w:type="dxa"/>
          </w:tcPr>
          <w:p w:rsidR="00ED1469" w:rsidRPr="00D01470" w:rsidRDefault="00ED1469" w:rsidP="00412AF6">
            <w:pPr>
              <w:pStyle w:val="formattext"/>
              <w:ind w:left="-19" w:hanging="180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Код</w:t>
            </w:r>
          </w:p>
        </w:tc>
        <w:tc>
          <w:tcPr>
            <w:tcW w:w="5692" w:type="dxa"/>
            <w:gridSpan w:val="9"/>
          </w:tcPr>
          <w:p w:rsidR="00ED1469" w:rsidRPr="00D01470" w:rsidRDefault="00ED1469" w:rsidP="00412AF6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Номера нормы</w:t>
            </w:r>
          </w:p>
        </w:tc>
      </w:tr>
      <w:tr w:rsidR="00ED1469" w:rsidRPr="00D01470" w:rsidTr="00D01470">
        <w:tc>
          <w:tcPr>
            <w:tcW w:w="2534" w:type="dxa"/>
          </w:tcPr>
          <w:p w:rsidR="00ED1469" w:rsidRPr="00D01470" w:rsidRDefault="00ED1469" w:rsidP="00412AF6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А</w:t>
            </w:r>
          </w:p>
        </w:tc>
        <w:tc>
          <w:tcPr>
            <w:tcW w:w="812" w:type="dxa"/>
          </w:tcPr>
          <w:p w:rsidR="00ED1469" w:rsidRPr="00D01470" w:rsidRDefault="00ED1469" w:rsidP="00412AF6">
            <w:pPr>
              <w:pStyle w:val="formattext"/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В</w:t>
            </w:r>
          </w:p>
        </w:tc>
        <w:tc>
          <w:tcPr>
            <w:tcW w:w="784" w:type="dxa"/>
          </w:tcPr>
          <w:p w:rsidR="00ED1469" w:rsidRPr="00D01470" w:rsidRDefault="00ED1469" w:rsidP="00412AF6">
            <w:pPr>
              <w:pStyle w:val="formattext"/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Г</w:t>
            </w:r>
          </w:p>
        </w:tc>
        <w:tc>
          <w:tcPr>
            <w:tcW w:w="728" w:type="dxa"/>
          </w:tcPr>
          <w:p w:rsidR="00ED1469" w:rsidRPr="00D01470" w:rsidRDefault="00ED1469" w:rsidP="00412AF6">
            <w:pPr>
              <w:pStyle w:val="formattext"/>
              <w:tabs>
                <w:tab w:val="left" w:pos="-5399"/>
              </w:tabs>
              <w:ind w:hanging="95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0406</w:t>
            </w:r>
          </w:p>
        </w:tc>
        <w:tc>
          <w:tcPr>
            <w:tcW w:w="731" w:type="dxa"/>
          </w:tcPr>
          <w:p w:rsidR="00ED1469" w:rsidRPr="00D01470" w:rsidRDefault="00ED1469" w:rsidP="00412AF6">
            <w:pPr>
              <w:pStyle w:val="formattext"/>
              <w:tabs>
                <w:tab w:val="left" w:pos="-5794"/>
              </w:tabs>
              <w:ind w:hanging="123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0407</w:t>
            </w:r>
          </w:p>
        </w:tc>
        <w:tc>
          <w:tcPr>
            <w:tcW w:w="731" w:type="dxa"/>
          </w:tcPr>
          <w:p w:rsidR="00ED1469" w:rsidRPr="00D01470" w:rsidRDefault="00ED1469" w:rsidP="00412AF6">
            <w:pPr>
              <w:pStyle w:val="formattext"/>
              <w:ind w:hanging="80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0408</w:t>
            </w:r>
          </w:p>
        </w:tc>
        <w:tc>
          <w:tcPr>
            <w:tcW w:w="691" w:type="dxa"/>
          </w:tcPr>
          <w:p w:rsidR="00ED1469" w:rsidRPr="00D01470" w:rsidRDefault="00ED1469" w:rsidP="00412AF6">
            <w:pPr>
              <w:pStyle w:val="formattext"/>
              <w:tabs>
                <w:tab w:val="left" w:pos="-7844"/>
              </w:tabs>
              <w:ind w:left="-104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0409</w:t>
            </w:r>
          </w:p>
        </w:tc>
        <w:tc>
          <w:tcPr>
            <w:tcW w:w="758" w:type="dxa"/>
          </w:tcPr>
          <w:p w:rsidR="00ED1469" w:rsidRPr="00D01470" w:rsidRDefault="00ED1469" w:rsidP="00412AF6">
            <w:pPr>
              <w:pStyle w:val="formattext"/>
              <w:tabs>
                <w:tab w:val="left" w:pos="-8560"/>
              </w:tabs>
              <w:ind w:left="-100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0410</w:t>
            </w:r>
          </w:p>
        </w:tc>
        <w:tc>
          <w:tcPr>
            <w:tcW w:w="658" w:type="dxa"/>
          </w:tcPr>
          <w:p w:rsidR="00ED1469" w:rsidRPr="00D01470" w:rsidRDefault="00ED1469" w:rsidP="00412AF6">
            <w:pPr>
              <w:pStyle w:val="formattext"/>
              <w:tabs>
                <w:tab w:val="left" w:pos="-9073"/>
              </w:tabs>
              <w:ind w:left="-103" w:hanging="27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0411</w:t>
            </w:r>
          </w:p>
        </w:tc>
        <w:tc>
          <w:tcPr>
            <w:tcW w:w="558" w:type="dxa"/>
          </w:tcPr>
          <w:p w:rsidR="00ED1469" w:rsidRPr="00D01470" w:rsidRDefault="00ED1469" w:rsidP="00412AF6">
            <w:pPr>
              <w:pStyle w:val="formattext"/>
              <w:tabs>
                <w:tab w:val="left" w:pos="-9345"/>
              </w:tabs>
              <w:ind w:left="-165" w:right="-150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0412</w:t>
            </w:r>
          </w:p>
        </w:tc>
        <w:tc>
          <w:tcPr>
            <w:tcW w:w="848" w:type="dxa"/>
            <w:gridSpan w:val="3"/>
          </w:tcPr>
          <w:p w:rsidR="00ED1469" w:rsidRPr="00D01470" w:rsidRDefault="00ED1469" w:rsidP="00412AF6">
            <w:pPr>
              <w:pStyle w:val="formattext"/>
              <w:tabs>
                <w:tab w:val="left" w:pos="-9928"/>
                <w:tab w:val="left" w:pos="-8848"/>
              </w:tabs>
              <w:ind w:right="-146" w:hanging="99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0413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412AF6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b/>
                <w:bCs/>
                <w:sz w:val="28"/>
                <w:szCs w:val="28"/>
              </w:rPr>
              <w:t>Медицинские предметы расходные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F156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ED1469" w:rsidRPr="00D01470" w:rsidRDefault="00ED1469" w:rsidP="00F156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8" w:type="dxa"/>
            <w:vAlign w:val="center"/>
          </w:tcPr>
          <w:p w:rsidR="00ED1469" w:rsidRPr="00D01470" w:rsidRDefault="00ED1469" w:rsidP="00F156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dxa"/>
            <w:vAlign w:val="center"/>
          </w:tcPr>
          <w:p w:rsidR="00ED1469" w:rsidRPr="00D01470" w:rsidRDefault="00ED1469" w:rsidP="00F156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dxa"/>
            <w:vAlign w:val="center"/>
          </w:tcPr>
          <w:p w:rsidR="00ED1469" w:rsidRPr="00D01470" w:rsidRDefault="00ED1469" w:rsidP="00F156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1" w:type="dxa"/>
            <w:vAlign w:val="center"/>
          </w:tcPr>
          <w:p w:rsidR="00ED1469" w:rsidRPr="00D01470" w:rsidRDefault="00ED1469" w:rsidP="00F156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ED1469" w:rsidRPr="00D01470" w:rsidRDefault="00ED1469" w:rsidP="00F156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8" w:type="dxa"/>
            <w:vAlign w:val="center"/>
          </w:tcPr>
          <w:p w:rsidR="00ED1469" w:rsidRPr="00D01470" w:rsidRDefault="00ED1469" w:rsidP="00F156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F15675">
            <w:pPr>
              <w:jc w:val="center"/>
              <w:rPr>
                <w:sz w:val="28"/>
                <w:szCs w:val="28"/>
              </w:rPr>
            </w:pPr>
          </w:p>
          <w:p w:rsidR="00ED1469" w:rsidRPr="00D01470" w:rsidRDefault="00ED1469" w:rsidP="00F156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9" w:type="dxa"/>
            <w:vAlign w:val="center"/>
          </w:tcPr>
          <w:p w:rsidR="00ED1469" w:rsidRPr="00D01470" w:rsidRDefault="00ED1469" w:rsidP="00F15675">
            <w:pPr>
              <w:jc w:val="center"/>
              <w:rPr>
                <w:sz w:val="28"/>
                <w:szCs w:val="28"/>
              </w:rPr>
            </w:pP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Банки стеклянные кровоотсосные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F15675">
            <w:pPr>
              <w:pStyle w:val="formattext"/>
              <w:tabs>
                <w:tab w:val="center" w:pos="340"/>
              </w:tabs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</w:tcPr>
          <w:p w:rsidR="00ED1469" w:rsidRPr="00D01470" w:rsidRDefault="00ED1469" w:rsidP="00412AF6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20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20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Булавка безопасная</w:t>
            </w:r>
          </w:p>
        </w:tc>
        <w:tc>
          <w:tcPr>
            <w:tcW w:w="812" w:type="dxa"/>
          </w:tcPr>
          <w:p w:rsidR="00ED1469" w:rsidRPr="00D01470" w:rsidRDefault="00ED1469" w:rsidP="00412AF6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</w:tcPr>
          <w:p w:rsidR="00ED1469" w:rsidRPr="00D01470" w:rsidRDefault="00ED1469" w:rsidP="00412AF6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20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100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30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300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Ванночка глазная стеклянная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Игла для впуска воздуха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122" w:right="-94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Игла для отсасывания плазмы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108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Игла для перидуральной анестезии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108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Игла для пневмоторакса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108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Игла специальная для взятия крови N 2040</w:t>
            </w:r>
          </w:p>
        </w:tc>
        <w:tc>
          <w:tcPr>
            <w:tcW w:w="812" w:type="dxa"/>
          </w:tcPr>
          <w:p w:rsidR="00ED1469" w:rsidRPr="00D01470" w:rsidRDefault="00ED1469" w:rsidP="00412AF6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108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N 2640</w:t>
            </w:r>
          </w:p>
        </w:tc>
        <w:tc>
          <w:tcPr>
            <w:tcW w:w="812" w:type="dxa"/>
          </w:tcPr>
          <w:p w:rsidR="00ED1469" w:rsidRPr="00D01470" w:rsidRDefault="00ED1469" w:rsidP="00412AF6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108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Игла трубчатая для спинномозговой пункции N 1060</w:t>
            </w:r>
          </w:p>
        </w:tc>
        <w:tc>
          <w:tcPr>
            <w:tcW w:w="812" w:type="dxa"/>
          </w:tcPr>
          <w:p w:rsidR="00ED1469" w:rsidRPr="00D01470" w:rsidRDefault="00ED1469" w:rsidP="00412AF6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108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F15675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N 1090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108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Игла трубчатая для спинномозговой пункции N 12120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108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Игла атравматическая круглая двойная изогнутая АККИ-10 шпн 4/0-450, АККИ-10 шпн 4/0-750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108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АККИ-10 шпн 3/0-450, АККИ-10 шпн 3/0-750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108" w:right="-80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АККИ-10 шпн 2/0-450, АККИ-10 шпн 2/0-750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108" w:right="-80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АККИ-15 шпн 3/0-450, АККИ-15 шпн 3/0-750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108" w:right="-80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АККИ-15 шпн 2/0-450, АККИ-15 шпн 2/0-750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108" w:right="-80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АККИ-20 шпн 3/0-450, АККИ-20 шпн 3/0-750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122" w:right="-94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АККИ-20 шпн 2/0-450, АККИ-20 шпн 2/0-750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122" w:right="-94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АККИ-20 шпн 0-450, АККИ-20 шпн 0-750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122" w:right="-94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АККИ-20 шпн 1-450, АККИ-20 шпн 1-750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122" w:right="-94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АККИ-20 шпн 3-450, АККИ-20 шпн 3-750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122" w:right="-94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АККИ-40 шпн 1-450, АККИ-40 шпн 1-750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108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АККИ-40 шпн 3-450, АККИ-40 шпн 3-750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108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Игла атравматическая трехгранная двойная изогнутая АТТИ-20 шпн 3/0-450, АТТИ-20 шпн 3/0-750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108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АТТИ-20 шпн 2/0-450, АТТИ-20 шпн 2/0-750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108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АТТИ-20 шпн 0-450, АТТИ-20 шпн 0-750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108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Игла атравматическая круглая двойная прямая АККП-45 шпн 0-450, АККП-45 шпн 0-750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108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АККП-45 шпн 1-450, АККП-45 шпн 1-750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108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Игла хирургическая круглая гинекологическая изогнутая на 0,5 окружности с разрезным ушком КГР-0,5-1 4А1-1,4x75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108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15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КГР-0,5-2 4А1-1,2x60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15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КГР-0,5-3 4А1-1,0x45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15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КГР-0,5-4 4А1-0,9x36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15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КГР-0,5-5 4А1-0,8x32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15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КГР-0,5-6 4А1-0,7x25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15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Игла хирургическая изогнутая на 4/8 окружности с трехгранным острием 4В1-0,6x30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4В1-0,5x22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4В1-0,5x18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4В1-0,5x16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4В1-0,5x12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4В1-2,0x90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4В1-1,8x70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4В1-1,8x60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Игла хирургическая изогнутая на 4/8 окружности с трехгранным острием 4В1-1,5x50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4В1-1,2x35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4В1-1,1x30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4В1-0,9x36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4В1-1,0x25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4В1-0,9x22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Игла хирургическая изогнутая на 3/8 окружности с круглым острием 3А1-0,8x65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3А1-0,7x45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3А1-0,6x36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3А1-0,6x20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Игла хирургическая изогнутая на 4/8 окружности с круглым острием 4А1-0,8x65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4А1-0,7x55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4А1-0,7x50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4А1-0,7x45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4А1-0,6x36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4А1-0,6x30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4А1-0,6x20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Игла хирургическая изогнутая на 5/8 окружности с круглым острием 5А1-1,4x60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5А1-1,3x50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5А1-1,2x36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5А1-1,1x30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5А1-0,9x22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Игла хирургическая прямая с круглым острием 0А1-0,8x75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0А1-0,8x65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0А1-0,7x35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0А1-0,7x45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0А1-0,6x36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0А1-0,6x30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0А1-0,6x22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Игла хирургическая изогнутая на 3/8 окружности с трехгранным острием 3В1-1,5x85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3В1-1,3x70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3В1-1,2x60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3В1-1,2x55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3В1-1,1x50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3В1-1,1x36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3В1-0,7x28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3В1-0,6x20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Игла хирургическая изогнутая на 4/8 окружности с трехгранным острием 4В1-1,4x75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4В1-1,3x65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4В1-1,3x40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4В1-1,2x55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4В1-1,1x50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Игла хирургическая изогнутая на 4/8 окружности с трехгранным острием 4В1-1,0x45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4В1-0,7x28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4В1-0,6x20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Игла хирургическая изогнутая на 4/8 окружности с круглым острием 4А2-0,4x25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15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4А2-0,4x22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4А2-0,4x18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4А2-0,4x16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4А2-0,4x12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Игла хирургическая прямая с круглым острием 0А2-0,4x30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0А2-0,4x25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0А2-0,4x18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Игла с прижимом для внутривенных вливаний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компл.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 xml:space="preserve">Канюли для промывания аттика диаметром </w:t>
            </w:r>
            <w:smartTag w:uri="urn:schemas-microsoft-com:office:smarttags" w:element="metricconverter">
              <w:smartTagPr>
                <w:attr w:name="ProductID" w:val="1,2 мм"/>
              </w:smartTagPr>
              <w:r w:rsidRPr="00D01470">
                <w:rPr>
                  <w:sz w:val="28"/>
                  <w:szCs w:val="28"/>
                </w:rPr>
                <w:t>1,2 мм</w:t>
              </w:r>
            </w:smartTag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10574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 xml:space="preserve">То же, диаметром </w:t>
            </w:r>
            <w:smartTag w:uri="urn:schemas-microsoft-com:office:smarttags" w:element="metricconverter">
              <w:smartTagPr>
                <w:attr w:name="ProductID" w:val="1,5 мм"/>
              </w:smartTagPr>
              <w:r w:rsidRPr="00D01470">
                <w:rPr>
                  <w:sz w:val="28"/>
                  <w:szCs w:val="28"/>
                </w:rPr>
                <w:t>1,5 мм</w:t>
              </w:r>
            </w:smartTag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10574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 xml:space="preserve">Канюля для катетеризации вен (флекснюля) диаметром 1,2; 1,4; </w:t>
            </w:r>
            <w:smartTag w:uri="urn:schemas-microsoft-com:office:smarttags" w:element="metricconverter">
              <w:smartTagPr>
                <w:attr w:name="ProductID" w:val="1,6 мм"/>
              </w:smartTagPr>
              <w:r w:rsidRPr="00D01470">
                <w:rPr>
                  <w:sz w:val="28"/>
                  <w:szCs w:val="28"/>
                </w:rPr>
                <w:t>1,6 мм</w:t>
              </w:r>
            </w:smartTag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10574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30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Катетер внутривенный пластмассовый однократного пользования N 3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10739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N 4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10739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Катетер для перидуральной анестезии стерильный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компл.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10739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Катетер-дренаж типа Фолея двухканальный N 15, 17, 19, 21, 23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компл.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10739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Катетер самоудерживающийсякрупноголовчатый латексный типа Петцера N 18-36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набор.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10739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Катетер мочеточниковый из полимерных материалов разового пользования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набор.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10739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20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 xml:space="preserve">Катетер подключичный из полимерных материалов диаметром </w:t>
            </w:r>
            <w:smartTag w:uri="urn:schemas-microsoft-com:office:smarttags" w:element="metricconverter">
              <w:smartTagPr>
                <w:attr w:name="ProductID" w:val="0,6 мм"/>
              </w:smartTagPr>
              <w:r w:rsidRPr="00D01470">
                <w:rPr>
                  <w:sz w:val="28"/>
                  <w:szCs w:val="28"/>
                </w:rPr>
                <w:t>0,6 мм</w:t>
              </w:r>
            </w:smartTag>
            <w:r w:rsidRPr="00D01470">
              <w:rPr>
                <w:sz w:val="28"/>
                <w:szCs w:val="28"/>
              </w:rPr>
              <w:t xml:space="preserve"> стерильный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10739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 xml:space="preserve">То же, диаметром </w:t>
            </w:r>
            <w:smartTag w:uri="urn:schemas-microsoft-com:office:smarttags" w:element="metricconverter">
              <w:smartTagPr>
                <w:attr w:name="ProductID" w:val="1 мм"/>
              </w:smartTagPr>
              <w:r w:rsidRPr="00D01470">
                <w:rPr>
                  <w:sz w:val="28"/>
                  <w:szCs w:val="28"/>
                </w:rPr>
                <w:t>1 мм</w:t>
              </w:r>
            </w:smartTag>
            <w:r w:rsidRPr="00D01470">
              <w:rPr>
                <w:sz w:val="28"/>
                <w:szCs w:val="28"/>
              </w:rPr>
              <w:t xml:space="preserve"> стерильный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10739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 xml:space="preserve">То же, диаметром </w:t>
            </w:r>
            <w:smartTag w:uri="urn:schemas-microsoft-com:office:smarttags" w:element="metricconverter">
              <w:smartTagPr>
                <w:attr w:name="ProductID" w:val="1,4 мм"/>
              </w:smartTagPr>
              <w:r w:rsidRPr="00D01470">
                <w:rPr>
                  <w:sz w:val="28"/>
                  <w:szCs w:val="28"/>
                </w:rPr>
                <w:t>1,4 мм</w:t>
              </w:r>
            </w:smartTag>
            <w:r w:rsidRPr="00D01470">
              <w:rPr>
                <w:sz w:val="28"/>
                <w:szCs w:val="28"/>
              </w:rPr>
              <w:t xml:space="preserve"> стерильный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10739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Катетер ректальный однократного применения стерильный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10739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Катетер уретральный цилиндрический резиновый N 10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10739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N 12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10739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N 16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10739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N 18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10739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N 20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10739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Катетеры эндотрахеальные полимерные по Шарьеру N 4, 6, 9, 12, 16, 18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компл.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10739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Клеенка подкладная резинотканевая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м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60709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8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Кран трехходовой пластмассовый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Лезвия для безопасных бритв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12234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50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50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100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200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30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40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50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Лента сантиметровая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Лопаточка глазная стеклянная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Маска хирургическая стандартная одноразовая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35177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50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100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200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800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600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500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300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900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Мочеприемник женский стеклянный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37362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Мочеприемник мужской стеклянный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37362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Набор для катетеризации периферических вен разового пользования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набор.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16615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Набор для катетеризации центральных вен разового пользования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набор.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16615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Набор для эпидуральной анестезии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набор.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47191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Наконечник клистирный стеклянный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11583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Наконечник маточный прямой стеклянный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11583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Наконечник для промывания стеклянный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11583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Наконечник урологический стеклянный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11583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Напальчник резиновый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11719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20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Насадка для длительных и дробных внутривенных вливаний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Перчатки анатомические резиновые N 7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пар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11884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N 8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пар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11884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N 9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пар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11884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Перчатки хирургические резиновые N 3, 4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пар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11884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15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N 5, 6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пар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11884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N 7, 8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пар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11884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15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N 9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пар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tabs>
                <w:tab w:val="left" w:pos="742"/>
              </w:tabs>
              <w:ind w:left="-108" w:right="-94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11884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Пипетка глазная в футляре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tabs>
                <w:tab w:val="left" w:pos="742"/>
              </w:tabs>
              <w:ind w:left="-108" w:right="-94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12506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Пластикат компрессный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м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Проводник с катетером длиной 800 мм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длиной 1000 мм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Повязка головная к шинам (пращам) подбородочным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Проволока для гортанных полипных петель в мотках длиной 2 м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108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14457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Проволока для носовых полипных петель в мотках длиной 2 м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108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14457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Проволока для ушных полипных петель в мотках длиной 2 м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108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14457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Скобки к сшивающим аппаратам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108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ind w:right="-138" w:hanging="93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1000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Стаканчик для приема лекарств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108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30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Суспензории лечебные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108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Трубки эндотрахеальные из полимерных материалов N 7, 8, 9, 10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компл.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108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17935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Трубки интубационные со шпорой двухпросветные (типа Карленса) для взрослых с переходником трех размеров N 35, 42, 45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компл.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108" w:right="-94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17935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(типа Уайта) трех размеров N 39, 42, 45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компл.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108" w:right="-94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17935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Трубка резиновая медицинская дренажная диаметром 10 x 2,0 мм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кг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94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17935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0,5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диаметром 12 x 2,5 мм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кг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94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17935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0,5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Трубка из силиконовой резины медицинская дренажная диаметром 4,5 x 1,0 мм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кг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94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17935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0,3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диаметром 6,0 x 1,5 мм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кг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94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17935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0,2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0,4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Трубка из силиконовой резины медицинская дренажная диаметром 10 x 2,0 мм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кг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108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17935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0,2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0,5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диаметром 12 x 2,5 мм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кг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108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17935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0,5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0,3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Трубка резиновая медицинская соединительная диаметром 8-10 мм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кг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108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17935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0,2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0,5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0,5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0,5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0,3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Трубка ректальная газоотводная резиновая N 12, 15, 16, 18, 33, 39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108" w:right="-10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17935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Трубки (наконечники мягкие) ректальные для глубоких клизм N 19, 20, 21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108" w:right="-94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17935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N 25, 26, 27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108" w:right="-94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17935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Трубки трахеостомические резиновые N 4, 5, 6, 7, 8, 9, 10, 11 (поровну)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компл.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108" w:right="-94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35404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Устройство для активного дренирования ран однократного применения стерильное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компл.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Устройство для взятия крови в один флакон однократного применения ВК-10-02 стерильное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компл.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70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Устройство для дренирования плевральной полости однократного применения стерильное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компл.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Устройство для переливания крови, кровезаменителей и инфузионных растворов ПК-21-01 стерильное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компл.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15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20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300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50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350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Устройство для переливания крови и ее компонентов однократного применения ПК-22-02 стерильное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компл.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40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Шина нижнечелюстная (подбородочная)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94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16210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ind w:left="-59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Шина проволочная (лестничная) для ног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94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16210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для рук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94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16210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Шина фанерная длиной 1 м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94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16210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Шпатели деревянные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94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14066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20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40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40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40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40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20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Шприц медицинский разового пользования из полистирола вместимостью 2 мл (с иглой)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94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35387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200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400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500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ind w:hanging="121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2500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ind w:hanging="121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2500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ind w:hanging="121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600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ind w:hanging="121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200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ind w:hanging="121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300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5 мл (с иглой)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36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35387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150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500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600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ind w:hanging="121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3000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ind w:hanging="121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3000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ind w:hanging="121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500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ind w:hanging="121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150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ind w:hanging="121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300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10 мл (с иглой)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36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35387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50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70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100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ind w:hanging="121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400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ind w:hanging="121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400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ind w:hanging="121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300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ind w:hanging="121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150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ind w:hanging="121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60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20 мл (с иглой)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D01470">
            <w:pPr>
              <w:pStyle w:val="formattext"/>
              <w:ind w:left="-94" w:right="-136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35387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15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25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40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250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250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50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30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20</w:t>
            </w:r>
          </w:p>
        </w:tc>
      </w:tr>
      <w:tr w:rsidR="00ED1469" w:rsidRPr="00D01470" w:rsidTr="00D01470">
        <w:trPr>
          <w:gridAfter w:val="1"/>
          <w:wAfter w:w="11" w:type="dxa"/>
        </w:trPr>
        <w:tc>
          <w:tcPr>
            <w:tcW w:w="2534" w:type="dxa"/>
          </w:tcPr>
          <w:p w:rsidR="00ED1469" w:rsidRPr="00D01470" w:rsidRDefault="00ED1469" w:rsidP="0089685F">
            <w:pPr>
              <w:pStyle w:val="formattext"/>
              <w:ind w:left="-1106" w:firstLine="1106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Щетка медицинская для рук</w:t>
            </w:r>
          </w:p>
        </w:tc>
        <w:tc>
          <w:tcPr>
            <w:tcW w:w="812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784" w:type="dxa"/>
            <w:vAlign w:val="center"/>
          </w:tcPr>
          <w:p w:rsidR="00ED1469" w:rsidRPr="00D01470" w:rsidRDefault="00ED1469" w:rsidP="0089685F">
            <w:pPr>
              <w:pStyle w:val="formattext"/>
              <w:ind w:left="-86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72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  <w:tc>
          <w:tcPr>
            <w:tcW w:w="73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691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30</w:t>
            </w:r>
          </w:p>
        </w:tc>
        <w:tc>
          <w:tcPr>
            <w:tcW w:w="7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658" w:type="dxa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66" w:type="dxa"/>
            <w:gridSpan w:val="2"/>
            <w:vAlign w:val="center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  <w:tc>
          <w:tcPr>
            <w:tcW w:w="829" w:type="dxa"/>
            <w:vAlign w:val="center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X="52" w:tblpY="1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8"/>
        <w:gridCol w:w="900"/>
        <w:gridCol w:w="900"/>
        <w:gridCol w:w="540"/>
        <w:gridCol w:w="668"/>
        <w:gridCol w:w="16"/>
        <w:gridCol w:w="670"/>
        <w:gridCol w:w="806"/>
        <w:gridCol w:w="720"/>
        <w:gridCol w:w="540"/>
        <w:gridCol w:w="720"/>
        <w:gridCol w:w="720"/>
      </w:tblGrid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b/>
                <w:bCs/>
                <w:sz w:val="28"/>
                <w:szCs w:val="28"/>
              </w:rPr>
              <w:t>Книги и бланки медицинского учета и отчетности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8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  <w:gridSpan w:val="2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6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Медицинская книжка военнослужащего, проходящего военную службу по призыву, ф.1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ind w:left="-44" w:hanging="42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110% л/с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110% л/с</w:t>
            </w:r>
          </w:p>
        </w:tc>
        <w:tc>
          <w:tcPr>
            <w:tcW w:w="68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0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Медицинская книжка военнослужащего, проходящего военную службу по контракту, ф.2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ind w:left="-72" w:right="1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110% л/с</w:t>
            </w:r>
          </w:p>
        </w:tc>
        <w:tc>
          <w:tcPr>
            <w:tcW w:w="684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110% л/с</w:t>
            </w:r>
          </w:p>
        </w:tc>
        <w:tc>
          <w:tcPr>
            <w:tcW w:w="67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0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Медицинская книжка военнослужащего летного состава, ф.3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4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110% л/с</w:t>
            </w:r>
          </w:p>
        </w:tc>
        <w:tc>
          <w:tcPr>
            <w:tcW w:w="67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0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Книга учета больных в амбулатории, ф.5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4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7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0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Карта учета травмы, ф.7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4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0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50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50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Амбулаторная карта, ф.9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4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0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200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300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Учетная карта стационарного больного, ф.10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4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150</w:t>
            </w:r>
          </w:p>
        </w:tc>
        <w:tc>
          <w:tcPr>
            <w:tcW w:w="80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1500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Алфавитная книга учета поступивших на стационарное лечение, ф.11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4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0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История болезни на больных стационаров лечебных подразделений, воинских частей и учреждений, ф.12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4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150</w:t>
            </w:r>
          </w:p>
        </w:tc>
        <w:tc>
          <w:tcPr>
            <w:tcW w:w="80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1500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Вкладной лист к истории болезни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4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300</w:t>
            </w:r>
          </w:p>
        </w:tc>
        <w:tc>
          <w:tcPr>
            <w:tcW w:w="80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4500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Температурный лист к истории болезни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4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300</w:t>
            </w:r>
          </w:p>
        </w:tc>
        <w:tc>
          <w:tcPr>
            <w:tcW w:w="80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1500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Лист назначений к истории болезни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4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300</w:t>
            </w:r>
          </w:p>
        </w:tc>
        <w:tc>
          <w:tcPr>
            <w:tcW w:w="80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1500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Книга учета больных, находящихся на стационарном лечении, ф.13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4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0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Книга дежурного врача, ф.14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4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0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Книга протоколов заседаний военно-врачебной комиссии, ф.15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4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0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</w:tr>
    </w:tbl>
    <w:p w:rsidR="00ED1469" w:rsidRDefault="00ED1469"/>
    <w:tbl>
      <w:tblPr>
        <w:tblpPr w:leftFromText="180" w:rightFromText="180" w:vertAnchor="text" w:horzAnchor="margin" w:tblpX="52" w:tblpY="1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8"/>
        <w:gridCol w:w="900"/>
        <w:gridCol w:w="900"/>
        <w:gridCol w:w="540"/>
        <w:gridCol w:w="668"/>
        <w:gridCol w:w="16"/>
        <w:gridCol w:w="660"/>
        <w:gridCol w:w="10"/>
        <w:gridCol w:w="686"/>
        <w:gridCol w:w="120"/>
        <w:gridCol w:w="720"/>
        <w:gridCol w:w="540"/>
        <w:gridCol w:w="720"/>
        <w:gridCol w:w="720"/>
      </w:tblGrid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Книга учета хирургических операций, ф.16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8437D">
            <w:pPr>
              <w:rPr>
                <w:sz w:val="28"/>
                <w:szCs w:val="28"/>
              </w:rPr>
            </w:pPr>
          </w:p>
          <w:p w:rsidR="00ED1469" w:rsidRPr="00D01470" w:rsidRDefault="00ED1469" w:rsidP="0088437D">
            <w:pPr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 xml:space="preserve">     *</w:t>
            </w:r>
          </w:p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4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0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0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Книга учета переливания гемотрансфузионных и кровезамещающих средств, ф.20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4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0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0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Карта эпидемиологического обследования инфекционного заболевания, ф.23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684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20</w:t>
            </w:r>
          </w:p>
        </w:tc>
        <w:tc>
          <w:tcPr>
            <w:tcW w:w="670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15</w:t>
            </w:r>
          </w:p>
        </w:tc>
        <w:tc>
          <w:tcPr>
            <w:tcW w:w="80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50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Свидетельство о болезни, ф.36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4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0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0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60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20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Донесение по медицинской службе, ф.1/мед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84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70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0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Отчет военной поликлиники, ф.2/мед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84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70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0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Медицинский отчет о состоянии здоровья личного состава и деятельности медицинской службы, ф.3/мед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84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70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0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Медицинский отчет о работе лечебного учреждения, ф.4/мед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4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0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0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Отчет о медицинском освидетельствовании в военно-врачебных комиссиях, ф.5/мед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4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0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0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b/>
                <w:bCs/>
                <w:sz w:val="28"/>
                <w:szCs w:val="28"/>
              </w:rPr>
              <w:t>Врачебные предметы, аппараты и хирургические инструменты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8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6" w:type="dxa"/>
            <w:gridSpan w:val="2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6" w:type="dxa"/>
            <w:gridSpan w:val="2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  <w:gridSpan w:val="2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Адаптометр АДМ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компл.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10024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Аденотом N 5, ширина рабочей части 22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10025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Аппарат для круговых анастомозов органов желудочно-кишечного тракта универсальный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компл.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Аппарат для определения венозного давления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компл.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Аппарат для ушивания культи желудка типа УКЖ-8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компл.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Аппарат для циркулярного сшивания кровеносных сосудов типа АСЦ-4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компл.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Аппарат электрохирургический высокой частоты типа ЭХВЧ-200-1 "Полиотом-1"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Баллон резиновый для продувания ушей (с гарнитурой) N 6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Бритва безопасная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33990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Бронхоскопдыхательный типа Б-ВО-2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15074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</w:tbl>
    <w:p w:rsidR="00ED1469" w:rsidRDefault="00ED1469"/>
    <w:tbl>
      <w:tblPr>
        <w:tblpPr w:leftFromText="180" w:rightFromText="180" w:vertAnchor="text" w:horzAnchor="margin" w:tblpX="52" w:tblpY="1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8"/>
        <w:gridCol w:w="900"/>
        <w:gridCol w:w="900"/>
        <w:gridCol w:w="540"/>
        <w:gridCol w:w="668"/>
        <w:gridCol w:w="676"/>
        <w:gridCol w:w="696"/>
        <w:gridCol w:w="840"/>
        <w:gridCol w:w="540"/>
        <w:gridCol w:w="720"/>
        <w:gridCol w:w="720"/>
      </w:tblGrid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Ватодержатель для носоглотки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Векоподъемник N 2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Весы медицинские типа РП-150МГ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15175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Воронка ушная пневматическая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33395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Воронки ушные никелированные N 1, 2, 3, 4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набор.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33395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Выкусыватель гортанный для взрослых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компл.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Гальванокаутер с острой петлей для гортани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для носа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Гальванокаутер типа "Топорик" с острой петлей для носа левый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правый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Гастродуоденоскоп гибкий биопсийный с волоконной оптикой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компл.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35087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Грелка резиновая N 2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Дерматом с ручным приводом типа ДРП-60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11179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Дефибриллятор импульсный типа ДИС-02 (ДИ-4)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Диафаноскоп для просвечивания придаточных пазух носа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12804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Динамометр ручной плоскопружинный для взрослых типа ДРП-90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33785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Динамометр становой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Диоптриметр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12326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Долото желобоватое, ширина рабочей части 10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16400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15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16400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Долото плоское, ширина рабочей части 10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16400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30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16400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Долото с рифленой ручкой желобоватое, ширина рабочей части 4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16400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6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16400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8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16400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Жгут кровоостанавливающий резиновый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35844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Заглушитель ушной для исследования слуха при определении односторонней глухоты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компл.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Зажим для временного пережатия сосудов с кремальерой, изогнутый по плоскости под углом 120°, N 1 (малый)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35596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Зажим для временного пережатия сосудов с кремальерой, изогнутый по плоскости под углом 120°, N 2 (большой)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35596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Зажим для захватывания кишечной стенки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34953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Зажим для почечной ножки, изогнутый по радиусу, N 1 (малый)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Зажим для прикрепления операционного белья к коже с кремальерой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34961</w:t>
            </w:r>
          </w:p>
          <w:p w:rsidR="00ED1469" w:rsidRPr="00D01470" w:rsidRDefault="00ED1469" w:rsidP="0089685F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Зажим для прикрепления операционного белья к брюшине с кремальерой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34961</w:t>
            </w:r>
          </w:p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Зажим желудочный со щелью (жом)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rPr>
          <w:trHeight w:hRule="exact" w:val="1274"/>
        </w:trPr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Зажим-измеритель для временного пережатия кровеносных сосудов большой и малый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компл.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35596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Зажим кишечный эластичный изогнутый для взрослых длиной 235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34953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Зажим кишечный эластичный прямой для взрослых длиной 240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34953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Зажим кровоостанавливающий зубчатый изогнутый N 1(длина 158 мм) с нарезкой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42468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20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N 2 (длина 196 мм) с нарезкой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42468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Зажим кровоостанавливающий зубчатый прямой N 1 (длина 160 мм) с нарезкой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42468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N 2 (длина 198 мм) с нарезкой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42468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Зажим кровоостанавливающий 1 x 2-зубый прямой N 2 (длина 162 мм) с нарезкой и зубцами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42468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20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N 3 (длина 200 мм) с нарезкой и зубцами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42468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Зажим кровоостанавливающий типа "Москит" изогнутый по плоскости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42468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Зеркало носовое для взрослых, длина губок 40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12551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Зеркало носовое для взрослых, длина губок 60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12551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Зеркало носоглоточное диаметром 8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12551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Зеркало печеночное 100 мм среднее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12551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Зеркало ректальное двустворчатое операционное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12551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Зонд дуоденальный N 12 - 15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13120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Зонд желудочный N 15, 18, 21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13120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N 27, 30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13120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Зонд конический для слезного канальца N 1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1312013120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N 2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13120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N 3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13120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Зонд пуговчатый Куликовского для миндалин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13120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Зонд носовой пуговчатый (Воячека)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13120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Зонд носовой с нарезкой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13120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Зонд полый для бужирования и промывания лобных пазух N 1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13120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Зонд для носоглотки с навивкой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13120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Зонд ушной острый (Воячека)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13120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Зонд ушной пуговчатый (Воячека)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13120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Зонд ушной с навивкой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13120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</w:tbl>
    <w:p w:rsidR="00ED1469" w:rsidRDefault="00ED1469"/>
    <w:tbl>
      <w:tblPr>
        <w:tblpPr w:leftFromText="180" w:rightFromText="180" w:vertAnchor="text" w:horzAnchor="margin" w:tblpX="52" w:tblpY="1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8"/>
        <w:gridCol w:w="900"/>
        <w:gridCol w:w="900"/>
        <w:gridCol w:w="540"/>
        <w:gridCol w:w="668"/>
        <w:gridCol w:w="676"/>
        <w:gridCol w:w="696"/>
        <w:gridCol w:w="840"/>
        <w:gridCol w:w="540"/>
        <w:gridCol w:w="720"/>
        <w:gridCol w:w="720"/>
      </w:tblGrid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Зонд хирургический желобоватый длиной 170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13120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Зонд хирургический пуговчатый двусторонний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13120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Зонд хирургический пуговчатый с ушком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13120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Игла-вилка лигатурная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Игла для прокола гайморовой пазухи (Куликовского)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Игла для сшивания небных дужек N 1 (Куликовского)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Игла лечебно-диагностическая костномозговая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Игла лигатурная тупая, левая средняя N 2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правая средняя N 2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11653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Иглодержатель общехирургический легированный длиной 160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12726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длиной 200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12726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длиной 250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12726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Иглодержатель сосудистый легированный длиной 160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12726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длиной 200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12726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Игольник для хранения хирургических игл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Ингалятор аэрозолей переносной типа "Аэрозоль VI"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10226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Ингалятор карманный пластмассовый ИКП-М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10226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Индикатор барофункций уха (по Светлакову)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Инъекторбезыгольныйуниверсальный типа БИ-30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компл.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Камертоны (на 128, 512, 1024, 2048 колебаний в секунду)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набор.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Канюля для промывания гайморовой пазухи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10574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Катетер риноларингологический для опорожнения трахеи, носа и носоглотки от жидкого слизистого содержимого при проведении наркоза, N 14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10739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N 16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10739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Катетер уретральный металлический женский изогнутый N 14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10739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N 17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10739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Катетер уретральный металлический мужской изогнутый N 17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10739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Катетер уретральный цилиндрический металлический мужской N 18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10739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Катетер ушной металлический N 2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10739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Катетеры мочеточниковые однопросветные с прямым глухим концом и одним боковым отверстием из полимерных материалов N 4, 5, 6 (по шкале Шарьера)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компл.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10739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6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Катетеры уретральные однопросветные с открытым головчатым концом без боковых отверстий из полимерных материалов N 6, 8, 10, 12, 14 (по шкале Шарьера) мужские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компл.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10739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Катетеры уретральные цилиндрические однопросветные с изогнутым глухим концом, двумя боковыми отверстиями из полимерных материалов N 8, 10, 12, 14, 16, 20 (по шкале Шарьера)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компл.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10739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Клеммы с насечкой для кровеносных сосудов изогнутые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компл.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прямые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компл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Конхотом с круглым отверстием N 2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Конхотом с круглым отверстием ушной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Корнцанг изогнутый Щ-20-2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11777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Корнцанг прямой Щ-20-1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11777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6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Круг подкладной резиновый N 2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Кружка ирригаторная резиновая N 2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Крючок для удаления инородных тел из уха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Крючок трахеостомический острый длиной 145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Лампа щелевая ЩЛ-2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35148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Лампочка на гибком стержне для освещения операционного поля в глубоких полостях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Лапароскоп с волоконным световодом и осветителем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компл.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36963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Ларингоскоп для взрослых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компл.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15076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Лезвия к скальпелям со съемными лезвиями остроконечные N 2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12234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брюшистые N 2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12234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N 3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12234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Линейка скиаскопическая с круглыми линзами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компл.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Ложка для взятия соскоба прямой кишки односторонняя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Ложка медицинская жесткая костная острая малая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средняя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двусторонняя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Ложки медицинские для удаления желчных камней гибкие односторонние N 1, 2, 3, 4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компл.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Лопатка Буяльского для оттеснения внутренностей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Лупа бинокулярная козырьковая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Машинка для стрижки волос N 0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Молоток неврологический для исследования сухожильных рефлексов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11950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 xml:space="preserve">Молоток хирургический </w:t>
            </w:r>
          </w:p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металлический с резиновой накладкой средний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11950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Молоток хирургический текстолитовый большой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11950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малый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11950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Мочеприемник мужской эмалированный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37362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Нож ампутационный малый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12245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большой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12245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Нож для разрезания гипсовых повязок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12245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Нож (игла) копьевидный парацентезный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12245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Нож (игла) копьевидный для удаления инородных тел из роговицы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12245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</w:tbl>
    <w:p w:rsidR="00ED1469" w:rsidRDefault="00ED1469"/>
    <w:tbl>
      <w:tblPr>
        <w:tblpPr w:leftFromText="180" w:rightFromText="180" w:vertAnchor="text" w:horzAnchor="margin" w:tblpX="52" w:tblpY="1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8"/>
        <w:gridCol w:w="900"/>
        <w:gridCol w:w="900"/>
        <w:gridCol w:w="540"/>
        <w:gridCol w:w="668"/>
        <w:gridCol w:w="676"/>
        <w:gridCol w:w="696"/>
        <w:gridCol w:w="840"/>
        <w:gridCol w:w="540"/>
        <w:gridCol w:w="720"/>
        <w:gridCol w:w="720"/>
      </w:tblGrid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Нож резекционный брюшистый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12245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Нож хрящевой реберный линейный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12245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Ножницы анатомические кишечные прямые длиной 205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13481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Ножницы глазные вертикально-изогнутые остроконечные длиной 113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13481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Ножницы глазные вертикально-изогнутые тупоконечные длиной 113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13481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Ножницы для ногтей вертикально-изогнутые длиной 100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13481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Ножницы для перевязочного материала прямые длиной 235 мм</w:t>
            </w:r>
          </w:p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13481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Ножницы для разрезания гипсовых повязок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13481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Ножницы для разрезания повязок с пуговкой горизонтально-изогнутые длиной 185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13481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Ножницы для рассечения мягких тканей в глубоких полостях вертикально-изогнутые длиной 230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13481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Ножницы для резекции носовых раковин горизонтально-изогнутые длиной 160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13481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Ножницы для стрижки волос прямые длиной 175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13481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Ножницы-кусачки реберные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13481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Ножницы нейрохирургические с узкими закругленными лезвиями вертикально-изогнутые длиной 175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13481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Ножницы реберные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13481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Ножницы реберные гильотинные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13481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Ножницы с одним острым концом прямые длиной 140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13481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Ножницы сосудистые горизонтально-изогнутые длиной 160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13481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Ножницы тупоконечные вертикально-изогнутые длиной 140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13481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</w:tbl>
    <w:p w:rsidR="00ED1469" w:rsidRDefault="00ED1469"/>
    <w:tbl>
      <w:tblPr>
        <w:tblpPr w:leftFromText="180" w:rightFromText="180" w:vertAnchor="text" w:horzAnchor="margin" w:tblpX="52" w:tblpY="1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8"/>
        <w:gridCol w:w="900"/>
        <w:gridCol w:w="900"/>
        <w:gridCol w:w="540"/>
        <w:gridCol w:w="668"/>
        <w:gridCol w:w="676"/>
        <w:gridCol w:w="696"/>
        <w:gridCol w:w="840"/>
        <w:gridCol w:w="540"/>
        <w:gridCol w:w="720"/>
        <w:gridCol w:w="720"/>
      </w:tblGrid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длиной 170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13481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Ножницы тупоконечные прямые длиной 140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13481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длиной 170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13481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Осветитель таблиц для определения остроты зрения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Отсасывательножной портативный типа ОНПТ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Отсасывательпослеоперационный типа ОП-01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Отсасывательхирургический типа ОХ-10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Офтальмокомпенсатор призменный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Офтальмоскоп ручной ОР-2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32729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Периметр-локализатор Водовозова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Пила для разрезания гипсовых повязок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32563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Пила медицинская рамочная с тремя сменными полотнами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набор.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32563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Пила проволочная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32563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6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Пинцет анатомический глазной немагнитный прямой с нарезкой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16209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Пинцет для наложения и снятия металлических скобок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16209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Пинцет пластинчатый анатомический общего назначения длиной 150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16209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20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длиной 200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16209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длиной 250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16209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</w:tbl>
    <w:p w:rsidR="00ED1469" w:rsidRPr="00D01470" w:rsidRDefault="00ED1469">
      <w:pPr>
        <w:rPr>
          <w:sz w:val="28"/>
          <w:szCs w:val="28"/>
        </w:rPr>
      </w:pPr>
    </w:p>
    <w:tbl>
      <w:tblPr>
        <w:tblpPr w:leftFromText="180" w:rightFromText="180" w:vertAnchor="text" w:horzAnchor="margin" w:tblpX="52" w:tblpY="1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8"/>
        <w:gridCol w:w="900"/>
        <w:gridCol w:w="900"/>
        <w:gridCol w:w="540"/>
        <w:gridCol w:w="668"/>
        <w:gridCol w:w="676"/>
        <w:gridCol w:w="696"/>
        <w:gridCol w:w="840"/>
        <w:gridCol w:w="540"/>
        <w:gridCol w:w="720"/>
        <w:gridCol w:w="720"/>
      </w:tblGrid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Пинцет пластинчатый для разбортовки сосудов изогнутый длиной 150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16209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длиной 98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16209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Пинцет пластинчатый зубчато-лапчатый длиной 150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16209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Пинцет пластинчатый хирургический общего назначения длиной 150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16209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20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длиной 200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16209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длиной 250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16209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Пинцет специальный для операции на веках, окончатый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16209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Пинцет-ретрактор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16209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Пинцет ушной штыковидный хирургический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16209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Пинцет хирургический глазной прямой большой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16209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Пинцет эпиляционный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16209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Пластинка для операции на веках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Пластинка для оттеснения внутренностей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Подъемник для мягких тканей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Поильник фарфоровый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Поильник эмалированный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Прибор для определения ликворного давления при спинномозговой пункции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Прибор манометрический мембранный ПММ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Прибор авиационного врача типа ПАВ-01 (только для воинских частей ВВС)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Проводник для проволочных пил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Пузырь резиновый для льда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Ранорасширитель без кремальеры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11261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Ранорасширитель реечный спаренный для грудной полости с расходом зеркал от 0 до 165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11261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Ранорасширитель с кремальерой трехстворчатый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11261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Ранорасширитель с органоудерживателями для брюшной полости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11261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Распатор медицинский для общей хирургии изогнутый малый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13287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Распатор медицинский для общей хирургии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13287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Распатор реберный с одним изгибом правый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13287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левый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13287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Распатор реберный с двойным изгибом правый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13287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левый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13287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Распылитель жидких препаратов ручной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Расширитель трахеостомический длиной 125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Ребросближатель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Ректороманоскоп типа РВС-1 с осветителем типа ОС-200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15057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Ректоскоп для взрослых типа РВ-1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компл.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Ремень для правки инструментов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Ретрактор ампутационный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Рефлектор лобный РМО-2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32707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Ростомер складной для взрослых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37001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Роторасширитель винтовой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16197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Роторасширитель с кремальерой большой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16197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Ручка для гортанных, носоглоточных зеркал и ватодержателей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Ручка для крепления гальванокаутеровоториноларингологических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Ручка к скальпелям со съемными лезвиями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Ручки к проволочным пилам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пар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Редуктор кислородный медицинский с запорным вентилем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Сверло Гребенюка-Танича для трепанации черепа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Скальпель брюшистый средний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35141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20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большой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35141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Скальпель глазной брюшистый малый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35141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средний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35141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Скальпель глазной остроконечный средний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35141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Скальпель для операций в глубоких полостях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35141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Скальпель остроконечный средний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35141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Сосуд для измерения мочи вместимостью 1000 мл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Спринцовка резиновая с мягким наконечником N 3 (вместимостью 90 мл)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32616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N 6 (вместимостью 180 мл)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32616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Спринцовка резиновая с твердым наконечником N 3 (вместимостью 90 мл)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32616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N 6 (вместимостью 180 мл)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32616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Стетофонендоскоп со сменными головками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13755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Судно подкладное открытое эмалированное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10340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8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Судно подкладное резиновое N 2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10340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Таблица контрольная и знаки Поляка для исследования симуляции пониженного зрения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Таблица полихроматическая для исследования цветоощущения Рабкина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Таблица для определения остроты зрения (Сивцева)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Тазик почкообразный пластмассовый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эмалированный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Термометр медицинский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33618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7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25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30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Тонзиллотом для отсечения небных миндалин N 2, 3, 4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набор.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14070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Трансформатор для эндоскопии и каустики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Троакары медицинские (для прокола брюшной, плевральной и других полостей и выведения скопившейся в них жидкости)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компл.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32021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Трубка трахеостомическая металлическая N 1 диаметром 7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35404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N 2 диаметром 8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35404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N 3 диаметром 9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35404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N 4 диаметром 10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35404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N 5 диаметром 11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35404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Трубка трахеостомическая пластмассовая N 1 диаметром 8,3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35404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N 2 диаметром 9,3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35404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N 3 диаметром 10,3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35404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N 4 диаметром 11,3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35404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N 5 диаметром 12,3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35404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N 6 диаметром 13,3 мм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35404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Ушиватель тканей и органов типа УТО-70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Цистоскоп операционный типа ЦО-1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11112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Шпатель для языка двусторонний с круглыми отверстиями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14066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</w:tr>
    </w:tbl>
    <w:p w:rsidR="00ED1469" w:rsidRDefault="00ED1469"/>
    <w:tbl>
      <w:tblPr>
        <w:tblpPr w:leftFromText="180" w:rightFromText="180" w:vertAnchor="text" w:horzAnchor="margin" w:tblpX="52" w:tblpY="1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8"/>
        <w:gridCol w:w="900"/>
        <w:gridCol w:w="900"/>
        <w:gridCol w:w="540"/>
        <w:gridCol w:w="668"/>
        <w:gridCol w:w="676"/>
        <w:gridCol w:w="696"/>
        <w:gridCol w:w="840"/>
        <w:gridCol w:w="540"/>
        <w:gridCol w:w="720"/>
        <w:gridCol w:w="720"/>
      </w:tblGrid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Шпатель для языка прямой плоский двусторонний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14066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Шприц для внутригортанных вливаний и промывания миндалин вместимостью 2 мл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компл.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35387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Шприц для промывания полостей вместимостью 150 мл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35387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Шприц комбинированный для инсулина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35387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Шприц комбинированный для туберкулина вместимостью 1 мл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35387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Штатив для длительных вливаний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Щипцы геморроидальные окончатые прямые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11798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Щипцы геморроидальные окончатые изогнутые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11798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Щипцы гортанные для извлечения инородных тел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11798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Щипцы гортанные полипные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11798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Щипцы двузубые острые с коробчатым замком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11798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Щипцы для биопсии прямой кишки большие (к ректоскопу)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11798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Щипцы для взятия инструментов прямые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11798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изогнутые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11798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Щипцы для захватывания легкого прямые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11798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изогнутые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11798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Щипцы для захватывания и удержания трубчатых костей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11798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Щипцы для извлечения желчных и почечных камней вертикальноизогнутые N 1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11798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Щипцы для извлечения осколков костей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11798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Щипцы кишечные окончатые для взрослых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11798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Щипцы-кусачки костные изогнутые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11798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</w:tbl>
    <w:p w:rsidR="00ED1469" w:rsidRPr="00D01470" w:rsidRDefault="00ED1469">
      <w:pPr>
        <w:rPr>
          <w:sz w:val="28"/>
          <w:szCs w:val="28"/>
        </w:rPr>
      </w:pPr>
    </w:p>
    <w:tbl>
      <w:tblPr>
        <w:tblpPr w:leftFromText="180" w:rightFromText="180" w:vertAnchor="text" w:horzAnchor="margin" w:tblpX="52" w:tblpY="1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8"/>
        <w:gridCol w:w="900"/>
        <w:gridCol w:w="900"/>
        <w:gridCol w:w="540"/>
        <w:gridCol w:w="668"/>
        <w:gridCol w:w="676"/>
        <w:gridCol w:w="10"/>
        <w:gridCol w:w="686"/>
        <w:gridCol w:w="840"/>
        <w:gridCol w:w="540"/>
        <w:gridCol w:w="720"/>
        <w:gridCol w:w="720"/>
      </w:tblGrid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с круглыми губками прямые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11798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с прямыми копьевидными губками мощные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11798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Щипцы-кусачки костные шарнирные с двойной передачей, овальными губками изогнутые по ребру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11798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Щипцы-кусачки костные шарнирные с двойной передачей, узкими овальными губками изогнутые по плоскости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11798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Щипцы-кусачки костные шарнирные с двойной передачей, круглыми губками изогнутые по плоскости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11798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Щипцы предохранительные для сверления черепа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11798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Щипцы секвестральные изогнутые N 1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11798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Щипцы тампонные носовые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11798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9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Эластотонометр Филатова - Кальфы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Элеваторы для эндоназального вправления костей носа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ind w:left="-108" w:firstLine="28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компл.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16480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Электромагнит глазной ручной типа ЭМГР-01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Электротермометр медицинский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9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Языкодержатель для взрослых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7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9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b/>
                <w:bCs/>
                <w:sz w:val="28"/>
                <w:szCs w:val="28"/>
              </w:rPr>
              <w:t>Наборы медицинск</w:t>
            </w:r>
            <w:bookmarkStart w:id="0" w:name="_GoBack"/>
            <w:bookmarkEnd w:id="0"/>
            <w:r w:rsidRPr="00D01470">
              <w:rPr>
                <w:b/>
                <w:bCs/>
                <w:sz w:val="28"/>
                <w:szCs w:val="28"/>
              </w:rPr>
              <w:t>ие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8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  <w:gridSpan w:val="2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Набор для медпунктов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набор.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Набор для скорой медицинской помощи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набор.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Набор перевязочный большой N 2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набор.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Набор операционный большой N 2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набор.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Набор инструментов для венесекции N 2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набор.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Набор специальный N 2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набор.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Набор инструментов для трахеостомии N 2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набор.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Набор "Остеосинтез"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набор.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b/>
                <w:bCs/>
                <w:sz w:val="28"/>
                <w:szCs w:val="28"/>
              </w:rPr>
              <w:t>Аппараты, приборы и принадлежности для травматологии и механотерапии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8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  <w:gridSpan w:val="2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Аппарат для репозиции костей нижних конечностей и наложения гипсовых повязок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Дрель для обработки костей и проведения спиц ручная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компл.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Комплект компрессионно-дистракционных аппаратов (Г.А.Илизарова)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компл.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Комплект универсальных стержневых аппаратов типа КСТ-1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компл.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Костыли для взрослых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пар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31115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Лямка для вытяжения позвоночника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Манжетка для вытяжения за голень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компл.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Набор винтов для фиксации мыщелков и лодыжек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набор.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Набор для соединения отломков трубчатых костей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набор.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Подставка крестцовая настольная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Скоба для скелетного вытяжения большая типа ЦИТО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  <w:gridSpan w:val="2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</w:tbl>
    <w:p w:rsidR="00ED1469" w:rsidRPr="00D01470" w:rsidRDefault="00ED1469">
      <w:pPr>
        <w:rPr>
          <w:sz w:val="28"/>
          <w:szCs w:val="28"/>
        </w:rPr>
      </w:pPr>
    </w:p>
    <w:p w:rsidR="00ED1469" w:rsidRPr="00D01470" w:rsidRDefault="00ED1469">
      <w:pPr>
        <w:rPr>
          <w:sz w:val="28"/>
          <w:szCs w:val="28"/>
        </w:rPr>
      </w:pPr>
    </w:p>
    <w:tbl>
      <w:tblPr>
        <w:tblpPr w:leftFromText="180" w:rightFromText="180" w:vertAnchor="text" w:horzAnchor="margin" w:tblpX="52" w:tblpY="1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8"/>
        <w:gridCol w:w="900"/>
        <w:gridCol w:w="900"/>
        <w:gridCol w:w="540"/>
        <w:gridCol w:w="668"/>
        <w:gridCol w:w="686"/>
        <w:gridCol w:w="686"/>
        <w:gridCol w:w="840"/>
        <w:gridCol w:w="540"/>
        <w:gridCol w:w="720"/>
        <w:gridCol w:w="720"/>
      </w:tblGrid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Скоба для скелетного вытяжения средняя типа ЦИТО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Стремя металлическое для взрослых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Трость деревянная опорная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31112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Установка для лечения вытяжением переломов верхних и нижних конечностей типа УВК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компл.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Шина транспортная для иммобилизации нижних конечностей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Шина транспортная Дитерихса для нижних конечностей (модернизированная)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16210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Шина шарнирная для предохранения коленного сустава от боковых смещений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16210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b/>
                <w:bCs/>
                <w:sz w:val="28"/>
                <w:szCs w:val="28"/>
              </w:rPr>
              <w:t>Аппараты и приборы для общей анестезии и интенсивной терапии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8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Аппарат для ингаляционного наркоза переносной типа "Наркон-2"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Аппарат искусственной вентиляции легких с электроприводом полевой типа "Фаза-5"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Аппарат наркозный типа "Фаза-5Н" (в комплекте с наркозной приставкой "Фаза-5ПН")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Аппарат искусственной вентиляции легких типа ДП-9-02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ручной полевой типа ДП-11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Вентилометр для измерения дыхательного объема легочной вентиляции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Ингалятор кислородный портативный типа КИ-4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Ларингоскоп к наркозным аппаратам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компл.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15076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Редуктор для баллонов с закисью азота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Трубка дыхательная ТД-1.02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компл.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b/>
                <w:bCs/>
                <w:sz w:val="28"/>
                <w:szCs w:val="28"/>
              </w:rPr>
              <w:t>Оборудование для стерилизации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8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Кипятильник дезинфекционный П-22-1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П-34-1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П-40-1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Кипятильник дезинфекционный электрический Э-22-220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Э-34-220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Э-40-220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Коробка стерилизационная круглая без фильтра вместимостью 3 л (190 x 140 мм) КСК-3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11313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вместимостью 12 л (340 x 160 мм) КСК-12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11313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вместимостью 18 л (380 x 190 мм) КСК-18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11313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6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Коробка дезинфекционная переносная для катетеров и бужей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Стерилизатор стальной эмалированный с крышкой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31793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8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Стерилизатор воздушный медицинский, размер стерилизационной камеры 260 x 600 x 260 мм типа ГП-40-АМС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31793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размер стерилизационной камеры 370 x 370 x 600 мм типа ГП-80-АМС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31793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Стерилизатор паровой вертикальный круглый электроогневой типа ВКУ-50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31793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Стерилизатор паровой горизонтальный круглый электрический типа ГК-100-3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31793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b/>
                <w:bCs/>
                <w:sz w:val="28"/>
                <w:szCs w:val="28"/>
              </w:rPr>
              <w:t>Оборудование и принадлежности для дезинфекции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8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Облучатель бактерицидный безозоновый для обеззараживания воздуха настенный типа ОБН 2x15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Облучатель бактерицидный передвижной типа ОБПС-450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компл.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Облучатель бактерицидный потолочный типа ОБП-300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компл.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Перчатки резиновые технические (тип 1 вид А; тип 2 вид А)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пар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Распылитель для жидкостей типа "Автомакс" с объемом рабочей емкости 8-10 л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Распылитель ручной для порошкообразных дезинфицирующих средств ПР-3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Распылитель для жидкостей типа "Дезинфаль" с объемом рабочей емкости 1-2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b/>
                <w:bCs/>
                <w:sz w:val="28"/>
                <w:szCs w:val="28"/>
              </w:rPr>
              <w:t>Аппараты и приборы для диагностических и функциональных исследований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8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Кардиомонитор типа КМ-02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компл.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b/>
                <w:bCs/>
                <w:sz w:val="28"/>
                <w:szCs w:val="28"/>
              </w:rPr>
              <w:t>Мебель и оборудование медицинские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8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Кресло вращающееся для исследования ушного лабиринта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10790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Кресло-коляска для взрослых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10790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Кресло оториноларингологическое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10790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Кровать для лечения ожоговых больных, поворотная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30030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Кровать для сердечных больных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30030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Кровать функциональная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30030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Подставка для стерилизационных коробок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Подставка для тазов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Светильник однорефлекторный передвижной для подсвета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15660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Светильник четырехрефлекторный передвижной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15660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</w:tbl>
    <w:p w:rsidR="00ED1469" w:rsidRDefault="00ED1469"/>
    <w:tbl>
      <w:tblPr>
        <w:tblpPr w:leftFromText="180" w:rightFromText="180" w:vertAnchor="text" w:horzAnchor="margin" w:tblpX="52" w:tblpY="1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8"/>
        <w:gridCol w:w="900"/>
        <w:gridCol w:w="900"/>
        <w:gridCol w:w="540"/>
        <w:gridCol w:w="668"/>
        <w:gridCol w:w="686"/>
        <w:gridCol w:w="686"/>
        <w:gridCol w:w="840"/>
        <w:gridCol w:w="540"/>
        <w:gridCol w:w="720"/>
        <w:gridCol w:w="720"/>
      </w:tblGrid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Светильник четырехрефлекторный стационарный подвесной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15660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Светильник медицинский передвижной полевой с аварийным питанием типа ПА-6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15660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Столик анестезиолога СА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31220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Столик инструментальный с двумя стеклянными полками разборный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31220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Столик манипуляционный передвижной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31220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Столик надкроватный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31220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Столик хирургический с ручным подъемом панели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31220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b/>
                <w:bCs/>
                <w:sz w:val="28"/>
                <w:szCs w:val="28"/>
              </w:rPr>
              <w:t>Столы операционные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8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Стол операционный универсальный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31219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b/>
                <w:bCs/>
                <w:sz w:val="28"/>
                <w:szCs w:val="28"/>
              </w:rPr>
              <w:t>Столы перевязочные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8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Стол перевязочный полевой складной в укладочном ящике СППУ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31219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Стул медицинский рабочий С-6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31222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Тележка для перевозки больных с подъемной панелью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Установка для мойки подкладных суден, мочеприемников и детских горшков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компл.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Установка для мытья рук хирурга во время операций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компл.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Шкаф медицинский одностворчатый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10535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b/>
                <w:bCs/>
                <w:sz w:val="28"/>
                <w:szCs w:val="28"/>
              </w:rPr>
              <w:t>Санитарно-хозяйственное имущество инвентарное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8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Носилки санитарные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13818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Лямка медицинская носилочная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Лямка медицинская специальная Ш-4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Холодильник бытовой электрический до 200 л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свыше 200 л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b/>
                <w:bCs/>
                <w:sz w:val="28"/>
                <w:szCs w:val="28"/>
              </w:rPr>
              <w:t>Типовое оборудование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8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</w:tr>
    </w:tbl>
    <w:p w:rsidR="00ED1469" w:rsidRPr="00D01470" w:rsidRDefault="00ED1469">
      <w:pPr>
        <w:rPr>
          <w:sz w:val="28"/>
          <w:szCs w:val="28"/>
        </w:rPr>
      </w:pPr>
    </w:p>
    <w:tbl>
      <w:tblPr>
        <w:tblpPr w:leftFromText="180" w:rightFromText="180" w:vertAnchor="text" w:horzAnchor="margin" w:tblpX="52" w:tblpY="1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8"/>
        <w:gridCol w:w="900"/>
        <w:gridCol w:w="900"/>
        <w:gridCol w:w="540"/>
        <w:gridCol w:w="668"/>
        <w:gridCol w:w="686"/>
        <w:gridCol w:w="686"/>
        <w:gridCol w:w="840"/>
        <w:gridCol w:w="540"/>
        <w:gridCol w:w="720"/>
        <w:gridCol w:w="720"/>
      </w:tblGrid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Держатель двух тазиков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Держатель таза умывальника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Держатель флакона (флаконодержатель)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Скамья складная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Станки трехъярусные для размещения раненых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3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Стойка унифицированная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Умывальник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b/>
                <w:bCs/>
                <w:sz w:val="28"/>
                <w:szCs w:val="28"/>
              </w:rPr>
              <w:t>Тара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8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6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ED1469" w:rsidRPr="00D01470" w:rsidRDefault="00ED1469" w:rsidP="0089685F">
            <w:pPr>
              <w:jc w:val="center"/>
              <w:rPr>
                <w:sz w:val="28"/>
                <w:szCs w:val="28"/>
              </w:rPr>
            </w:pP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Баллон для закиси азота вместимостью 10 л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Баллон для кислорода вместимостью 40 л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5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вместимостью 2 л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4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Контейнер термоизоляционный для перевозки крови и кровезаменителей вместимостью 14 л ТКМ-14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То же, вместимостью 7 л ТКМ-7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</w:tr>
      <w:tr w:rsidR="00ED1469" w:rsidRPr="00D01470" w:rsidTr="00197EC5">
        <w:tc>
          <w:tcPr>
            <w:tcW w:w="2448" w:type="dxa"/>
          </w:tcPr>
          <w:p w:rsidR="00ED1469" w:rsidRPr="00D01470" w:rsidRDefault="00ED1469" w:rsidP="0089685F">
            <w:pPr>
              <w:pStyle w:val="formattext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Чехол сумки СМВ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шт.</w:t>
            </w:r>
          </w:p>
        </w:tc>
        <w:tc>
          <w:tcPr>
            <w:tcW w:w="90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*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  <w:tc>
          <w:tcPr>
            <w:tcW w:w="668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2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686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8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</w:tcPr>
          <w:p w:rsidR="00ED1469" w:rsidRPr="00D01470" w:rsidRDefault="00ED1469" w:rsidP="0089685F">
            <w:pPr>
              <w:pStyle w:val="formattext"/>
              <w:jc w:val="center"/>
              <w:rPr>
                <w:sz w:val="28"/>
                <w:szCs w:val="28"/>
              </w:rPr>
            </w:pPr>
            <w:r w:rsidRPr="00D01470">
              <w:rPr>
                <w:sz w:val="28"/>
                <w:szCs w:val="28"/>
              </w:rPr>
              <w:t>1</w:t>
            </w:r>
          </w:p>
        </w:tc>
      </w:tr>
    </w:tbl>
    <w:p w:rsidR="00ED1469" w:rsidRPr="00D01470" w:rsidRDefault="00ED1469" w:rsidP="00350021">
      <w:pPr>
        <w:rPr>
          <w:sz w:val="28"/>
          <w:szCs w:val="28"/>
        </w:rPr>
      </w:pPr>
    </w:p>
    <w:sectPr w:rsidR="00ED1469" w:rsidRPr="00D01470" w:rsidSect="006B5163">
      <w:headerReference w:type="even" r:id="rId7"/>
      <w:headerReference w:type="default" r:id="rId8"/>
      <w:pgSz w:w="11906" w:h="16838"/>
      <w:pgMar w:top="1134" w:right="850" w:bottom="1134" w:left="1701" w:header="708" w:footer="708" w:gutter="0"/>
      <w:pgNumType w:start="2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469" w:rsidRDefault="00ED1469">
      <w:r>
        <w:separator/>
      </w:r>
    </w:p>
  </w:endnote>
  <w:endnote w:type="continuationSeparator" w:id="1">
    <w:p w:rsidR="00ED1469" w:rsidRDefault="00ED14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469" w:rsidRDefault="00ED1469">
      <w:r>
        <w:separator/>
      </w:r>
    </w:p>
  </w:footnote>
  <w:footnote w:type="continuationSeparator" w:id="1">
    <w:p w:rsidR="00ED1469" w:rsidRDefault="00ED14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469" w:rsidRDefault="00ED1469" w:rsidP="00391BB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D1469" w:rsidRDefault="00ED1469" w:rsidP="006B516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469" w:rsidRDefault="00ED1469" w:rsidP="00391BB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75</w:t>
    </w:r>
    <w:r>
      <w:rPr>
        <w:rStyle w:val="PageNumber"/>
      </w:rPr>
      <w:fldChar w:fldCharType="end"/>
    </w:r>
  </w:p>
  <w:p w:rsidR="00ED1469" w:rsidRDefault="00ED1469" w:rsidP="006B5163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812E3"/>
    <w:multiLevelType w:val="multilevel"/>
    <w:tmpl w:val="83608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C431A1"/>
    <w:multiLevelType w:val="multilevel"/>
    <w:tmpl w:val="58702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8F0EE1"/>
    <w:multiLevelType w:val="multilevel"/>
    <w:tmpl w:val="E9CE4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2881EA5"/>
    <w:multiLevelType w:val="multilevel"/>
    <w:tmpl w:val="BBCC3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CE109A"/>
    <w:multiLevelType w:val="multilevel"/>
    <w:tmpl w:val="49B41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89E37DB"/>
    <w:multiLevelType w:val="multilevel"/>
    <w:tmpl w:val="F2180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1721"/>
    <w:rsid w:val="000078B4"/>
    <w:rsid w:val="00047DB4"/>
    <w:rsid w:val="00085853"/>
    <w:rsid w:val="00093D6C"/>
    <w:rsid w:val="00095FA2"/>
    <w:rsid w:val="000B679F"/>
    <w:rsid w:val="000C68FC"/>
    <w:rsid w:val="001405D8"/>
    <w:rsid w:val="00163692"/>
    <w:rsid w:val="00197EC5"/>
    <w:rsid w:val="00266DB2"/>
    <w:rsid w:val="002726E6"/>
    <w:rsid w:val="002D034B"/>
    <w:rsid w:val="00350021"/>
    <w:rsid w:val="003669F8"/>
    <w:rsid w:val="00391BBE"/>
    <w:rsid w:val="00394358"/>
    <w:rsid w:val="00412AF6"/>
    <w:rsid w:val="00450583"/>
    <w:rsid w:val="004703C3"/>
    <w:rsid w:val="00470DD4"/>
    <w:rsid w:val="004A4BBD"/>
    <w:rsid w:val="004C0047"/>
    <w:rsid w:val="004D09A8"/>
    <w:rsid w:val="0050391E"/>
    <w:rsid w:val="0052049E"/>
    <w:rsid w:val="00524F35"/>
    <w:rsid w:val="00530CEC"/>
    <w:rsid w:val="0053491B"/>
    <w:rsid w:val="00563B85"/>
    <w:rsid w:val="00602083"/>
    <w:rsid w:val="006243FF"/>
    <w:rsid w:val="006561DF"/>
    <w:rsid w:val="00675504"/>
    <w:rsid w:val="006A2489"/>
    <w:rsid w:val="006B5163"/>
    <w:rsid w:val="00704B3A"/>
    <w:rsid w:val="0073669B"/>
    <w:rsid w:val="00783274"/>
    <w:rsid w:val="007F6C56"/>
    <w:rsid w:val="0082202E"/>
    <w:rsid w:val="00835E9E"/>
    <w:rsid w:val="00845C51"/>
    <w:rsid w:val="00867AFB"/>
    <w:rsid w:val="0088437D"/>
    <w:rsid w:val="0089685F"/>
    <w:rsid w:val="008F1D53"/>
    <w:rsid w:val="00902808"/>
    <w:rsid w:val="00905504"/>
    <w:rsid w:val="00921C6A"/>
    <w:rsid w:val="00992A55"/>
    <w:rsid w:val="009D7506"/>
    <w:rsid w:val="009E479B"/>
    <w:rsid w:val="009F7EA2"/>
    <w:rsid w:val="00A37024"/>
    <w:rsid w:val="00A53854"/>
    <w:rsid w:val="00A55256"/>
    <w:rsid w:val="00A57142"/>
    <w:rsid w:val="00A953C6"/>
    <w:rsid w:val="00AB1721"/>
    <w:rsid w:val="00AB2CEC"/>
    <w:rsid w:val="00B0347A"/>
    <w:rsid w:val="00B0461B"/>
    <w:rsid w:val="00B17624"/>
    <w:rsid w:val="00B43790"/>
    <w:rsid w:val="00BC511B"/>
    <w:rsid w:val="00BC5EB1"/>
    <w:rsid w:val="00BF0BD0"/>
    <w:rsid w:val="00C02E5F"/>
    <w:rsid w:val="00C057D0"/>
    <w:rsid w:val="00C74BC8"/>
    <w:rsid w:val="00C75C0D"/>
    <w:rsid w:val="00CB5304"/>
    <w:rsid w:val="00CB7387"/>
    <w:rsid w:val="00D01470"/>
    <w:rsid w:val="00D941A8"/>
    <w:rsid w:val="00ED1469"/>
    <w:rsid w:val="00ED1BEE"/>
    <w:rsid w:val="00EF3F9D"/>
    <w:rsid w:val="00EF4F15"/>
    <w:rsid w:val="00F15675"/>
    <w:rsid w:val="00F7264D"/>
    <w:rsid w:val="00F93A99"/>
    <w:rsid w:val="00FA3D45"/>
    <w:rsid w:val="00FE09A1"/>
    <w:rsid w:val="00FE7A84"/>
    <w:rsid w:val="00FF58FD"/>
    <w:rsid w:val="00FF5C63"/>
    <w:rsid w:val="00FF6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021"/>
    <w:rPr>
      <w:rFonts w:eastAsia="Times New Roman"/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35002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9"/>
    <w:qFormat/>
    <w:rsid w:val="0035002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9"/>
    <w:qFormat/>
    <w:rsid w:val="0035002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50021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50021"/>
    <w:rPr>
      <w:rFonts w:eastAsia="Times New Roman" w:cs="Times New Roman"/>
      <w:b/>
      <w:bCs/>
      <w:sz w:val="36"/>
      <w:szCs w:val="3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50021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headertexttopleveltextcentertext">
    <w:name w:val="headertext topleveltext centertext"/>
    <w:basedOn w:val="Normal"/>
    <w:uiPriority w:val="99"/>
    <w:rsid w:val="00350021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rsid w:val="00350021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350021"/>
    <w:rPr>
      <w:rFonts w:cs="Times New Roman"/>
      <w:color w:val="0000FF"/>
      <w:u w:val="single"/>
    </w:rPr>
  </w:style>
  <w:style w:type="paragraph" w:customStyle="1" w:styleId="formattexttopleveltextcentertext">
    <w:name w:val="formattext topleveltext centertext"/>
    <w:basedOn w:val="Normal"/>
    <w:uiPriority w:val="99"/>
    <w:rsid w:val="00350021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Normal"/>
    <w:uiPriority w:val="99"/>
    <w:rsid w:val="00350021"/>
    <w:pPr>
      <w:spacing w:before="100" w:beforeAutospacing="1" w:after="100" w:afterAutospacing="1"/>
    </w:pPr>
  </w:style>
  <w:style w:type="paragraph" w:customStyle="1" w:styleId="formattext">
    <w:name w:val="formattext"/>
    <w:basedOn w:val="Normal"/>
    <w:uiPriority w:val="99"/>
    <w:rsid w:val="00350021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350021"/>
    <w:pPr>
      <w:spacing w:before="100" w:beforeAutospacing="1" w:after="100" w:afterAutospacing="1"/>
    </w:pPr>
  </w:style>
  <w:style w:type="character" w:customStyle="1" w:styleId="sharebannerclose">
    <w:name w:val="sharebanner_close"/>
    <w:basedOn w:val="DefaultParagraphFont"/>
    <w:uiPriority w:val="99"/>
    <w:rsid w:val="00350021"/>
    <w:rPr>
      <w:rFonts w:cs="Times New Roman"/>
    </w:rPr>
  </w:style>
  <w:style w:type="paragraph" w:customStyle="1" w:styleId="copytitle">
    <w:name w:val="copytitle"/>
    <w:basedOn w:val="Normal"/>
    <w:uiPriority w:val="99"/>
    <w:rsid w:val="00350021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350021"/>
    <w:rPr>
      <w:rFonts w:cs="Times New Roman"/>
      <w:b/>
      <w:bCs/>
    </w:rPr>
  </w:style>
  <w:style w:type="paragraph" w:customStyle="1" w:styleId="copyright">
    <w:name w:val="copyright"/>
    <w:basedOn w:val="Normal"/>
    <w:uiPriority w:val="99"/>
    <w:rsid w:val="00350021"/>
    <w:pPr>
      <w:spacing w:before="100" w:beforeAutospacing="1" w:after="100" w:afterAutospacing="1"/>
    </w:pPr>
  </w:style>
  <w:style w:type="paragraph" w:customStyle="1" w:styleId="version-site">
    <w:name w:val="version-site"/>
    <w:basedOn w:val="Normal"/>
    <w:uiPriority w:val="99"/>
    <w:rsid w:val="00350021"/>
    <w:pPr>
      <w:spacing w:before="100" w:beforeAutospacing="1" w:after="100" w:afterAutospacing="1"/>
    </w:pPr>
  </w:style>
  <w:style w:type="character" w:customStyle="1" w:styleId="mobile-apptx">
    <w:name w:val="mobile-app_tx"/>
    <w:basedOn w:val="DefaultParagraphFont"/>
    <w:uiPriority w:val="99"/>
    <w:rsid w:val="00350021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350021"/>
    <w:rPr>
      <w:rFonts w:cs="Times New Roman"/>
    </w:rPr>
  </w:style>
  <w:style w:type="paragraph" w:customStyle="1" w:styleId="headertext">
    <w:name w:val="headertext"/>
    <w:basedOn w:val="Normal"/>
    <w:uiPriority w:val="99"/>
    <w:rsid w:val="00350021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35002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50021"/>
    <w:rPr>
      <w:rFonts w:eastAsia="Times New Roman" w:cs="Times New Roman"/>
      <w:lang w:eastAsia="ru-RU"/>
    </w:rPr>
  </w:style>
  <w:style w:type="paragraph" w:styleId="Footer">
    <w:name w:val="footer"/>
    <w:basedOn w:val="Normal"/>
    <w:link w:val="FooterChar"/>
    <w:uiPriority w:val="99"/>
    <w:rsid w:val="0035002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50021"/>
    <w:rPr>
      <w:rFonts w:eastAsia="Times New Roman" w:cs="Times New Roman"/>
      <w:lang w:eastAsia="ru-RU"/>
    </w:rPr>
  </w:style>
  <w:style w:type="table" w:styleId="TableGrid">
    <w:name w:val="Table Grid"/>
    <w:basedOn w:val="TableNormal"/>
    <w:uiPriority w:val="99"/>
    <w:rsid w:val="0035002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locked/>
    <w:rsid w:val="006B516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4203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3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293</TotalTime>
  <Pages>50</Pages>
  <Words>6478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UserXP</cp:lastModifiedBy>
  <cp:revision>24</cp:revision>
  <cp:lastPrinted>2017-03-17T05:31:00Z</cp:lastPrinted>
  <dcterms:created xsi:type="dcterms:W3CDTF">2016-09-21T07:53:00Z</dcterms:created>
  <dcterms:modified xsi:type="dcterms:W3CDTF">2017-04-03T06:35:00Z</dcterms:modified>
</cp:coreProperties>
</file>